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04" w:rsidRDefault="00066204" w:rsidP="006700B0">
      <w:pPr>
        <w:pStyle w:val="Heading1"/>
        <w:rPr>
          <w:b/>
          <w:lang w:val="ru-RU"/>
        </w:rPr>
      </w:pPr>
    </w:p>
    <w:p w:rsidR="00066204" w:rsidRDefault="00066204" w:rsidP="006700B0">
      <w:pPr>
        <w:framePr w:hSpace="141" w:wrap="around" w:vAnchor="text" w:hAnchor="page" w:x="6016" w:y="1"/>
        <w:rPr>
          <w:noProof/>
        </w:rPr>
      </w:pPr>
      <w:r w:rsidRPr="00312DF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66204" w:rsidRDefault="00066204" w:rsidP="006700B0">
      <w:pPr>
        <w:jc w:val="center"/>
        <w:rPr>
          <w:rFonts w:cs="Tahoma"/>
          <w:b/>
          <w:sz w:val="28"/>
          <w:szCs w:val="28"/>
        </w:rPr>
      </w:pPr>
    </w:p>
    <w:p w:rsidR="00066204" w:rsidRDefault="00066204" w:rsidP="006700B0">
      <w:pPr>
        <w:jc w:val="center"/>
        <w:rPr>
          <w:rFonts w:cs="Tahoma"/>
          <w:b/>
          <w:sz w:val="28"/>
          <w:szCs w:val="28"/>
        </w:rPr>
      </w:pPr>
    </w:p>
    <w:p w:rsidR="00066204" w:rsidRDefault="00066204" w:rsidP="006700B0">
      <w:pPr>
        <w:jc w:val="center"/>
        <w:rPr>
          <w:rFonts w:cs="Tahoma"/>
          <w:b/>
          <w:sz w:val="28"/>
          <w:szCs w:val="28"/>
        </w:rPr>
      </w:pPr>
    </w:p>
    <w:p w:rsidR="00066204" w:rsidRDefault="00066204" w:rsidP="006700B0">
      <w:pPr>
        <w:jc w:val="center"/>
        <w:rPr>
          <w:rFonts w:cs="Tahoma"/>
          <w:b/>
          <w:sz w:val="28"/>
          <w:szCs w:val="28"/>
        </w:rPr>
      </w:pPr>
    </w:p>
    <w:p w:rsidR="00066204" w:rsidRDefault="00066204" w:rsidP="006700B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66204" w:rsidRDefault="00066204" w:rsidP="006700B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66204" w:rsidRDefault="00066204" w:rsidP="006700B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66204" w:rsidRPr="0039378D" w:rsidRDefault="00066204" w:rsidP="006700B0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66204" w:rsidRDefault="00066204" w:rsidP="006700B0"/>
    <w:p w:rsidR="00066204" w:rsidRPr="0039378D" w:rsidRDefault="00066204" w:rsidP="006700B0">
      <w:pPr>
        <w:rPr>
          <w:sz w:val="28"/>
          <w:szCs w:val="28"/>
        </w:rPr>
      </w:pPr>
      <w:r>
        <w:rPr>
          <w:sz w:val="28"/>
          <w:szCs w:val="28"/>
        </w:rPr>
        <w:t xml:space="preserve">05 жовтня 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267</w:t>
      </w:r>
      <w:r w:rsidRPr="0039378D">
        <w:rPr>
          <w:sz w:val="28"/>
          <w:szCs w:val="28"/>
        </w:rPr>
        <w:t xml:space="preserve">-к </w:t>
      </w:r>
    </w:p>
    <w:p w:rsidR="00066204" w:rsidRPr="0039378D" w:rsidRDefault="00066204" w:rsidP="006700B0">
      <w:pPr>
        <w:rPr>
          <w:b/>
        </w:rPr>
      </w:pPr>
    </w:p>
    <w:p w:rsidR="00066204" w:rsidRDefault="00066204" w:rsidP="006700B0">
      <w:pPr>
        <w:jc w:val="center"/>
        <w:rPr>
          <w:b/>
          <w:sz w:val="28"/>
        </w:rPr>
      </w:pPr>
    </w:p>
    <w:p w:rsidR="00066204" w:rsidRPr="005B6AF9" w:rsidRDefault="00066204" w:rsidP="006700B0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Грозову В.П.</w:t>
      </w:r>
    </w:p>
    <w:p w:rsidR="00066204" w:rsidRDefault="00066204" w:rsidP="006700B0">
      <w:pPr>
        <w:jc w:val="center"/>
        <w:rPr>
          <w:sz w:val="28"/>
        </w:rPr>
      </w:pPr>
    </w:p>
    <w:p w:rsidR="00066204" w:rsidRPr="006838CF" w:rsidRDefault="00066204" w:rsidP="006700B0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На підставі  пунктів 7, 13, 20  частини 4  статті  42 Закону України «Про місцеве само</w:t>
      </w:r>
      <w:r>
        <w:rPr>
          <w:sz w:val="28"/>
          <w:szCs w:val="28"/>
        </w:rPr>
        <w:t xml:space="preserve">врядування в Україні», статті 6 </w:t>
      </w:r>
      <w:r w:rsidRPr="006838CF">
        <w:rPr>
          <w:sz w:val="28"/>
          <w:szCs w:val="28"/>
        </w:rPr>
        <w:t>Закону України «Про вiдпустки», рішення  Арцизької міської ради від 24 грудня 2020 року №89-</w:t>
      </w:r>
      <w:r w:rsidRPr="006838CF">
        <w:rPr>
          <w:sz w:val="28"/>
          <w:szCs w:val="28"/>
          <w:lang w:val="en-US"/>
        </w:rPr>
        <w:t>VIII</w:t>
      </w:r>
      <w:r w:rsidRPr="006838CF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 розглянувши  заяву  </w:t>
      </w:r>
      <w:r>
        <w:rPr>
          <w:sz w:val="28"/>
          <w:szCs w:val="28"/>
        </w:rPr>
        <w:t>Грозова В.П.;</w:t>
      </w:r>
    </w:p>
    <w:p w:rsidR="00066204" w:rsidRPr="006838CF" w:rsidRDefault="00066204" w:rsidP="006700B0">
      <w:pPr>
        <w:pStyle w:val="BodyTextIndent2"/>
        <w:spacing w:line="276" w:lineRule="auto"/>
        <w:ind w:firstLine="708"/>
        <w:jc w:val="both"/>
      </w:pPr>
      <w:r w:rsidRPr="006838CF">
        <w:t xml:space="preserve">1. НАДАТИ   </w:t>
      </w:r>
      <w:r>
        <w:t>ГРОЗОВУ  Валерію Петровичу</w:t>
      </w:r>
      <w:r w:rsidRPr="006838CF">
        <w:t xml:space="preserve">,  </w:t>
      </w:r>
      <w:r>
        <w:t xml:space="preserve">водію </w:t>
      </w:r>
      <w:r w:rsidRPr="006838CF">
        <w:t xml:space="preserve">міської ради,  </w:t>
      </w:r>
      <w:r>
        <w:t>щорічну основну відпустку</w:t>
      </w:r>
      <w:r w:rsidRPr="006838CF">
        <w:t xml:space="preserve">  триваліст</w:t>
      </w:r>
      <w:r>
        <w:t xml:space="preserve">ю </w:t>
      </w:r>
      <w:r w:rsidRPr="005025DF">
        <w:rPr>
          <w:highlight w:val="black"/>
        </w:rPr>
        <w:t>24 календарних дні  з 18 жовтня  2021 року по 10  листопада 2021 року включно,  за період роботи з 01 лютого 2021 року по 31  січня 2022 року.</w:t>
      </w:r>
      <w:r w:rsidRPr="006838CF">
        <w:t xml:space="preserve"> </w:t>
      </w:r>
    </w:p>
    <w:p w:rsidR="00066204" w:rsidRPr="006838CF" w:rsidRDefault="00066204" w:rsidP="006700B0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6838CF">
        <w:rPr>
          <w:sz w:val="28"/>
          <w:szCs w:val="28"/>
        </w:rPr>
        <w:t xml:space="preserve">2. НАДАТИ </w:t>
      </w:r>
      <w:r w:rsidRPr="006700B0">
        <w:rPr>
          <w:sz w:val="28"/>
          <w:szCs w:val="28"/>
        </w:rPr>
        <w:t>ГРОЗОВУ  Валерію Петровичу</w:t>
      </w:r>
      <w:r w:rsidRPr="006838CF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066204" w:rsidRPr="006838CF" w:rsidRDefault="00066204" w:rsidP="006700B0">
      <w:pPr>
        <w:pStyle w:val="BodyText"/>
        <w:ind w:firstLine="708"/>
        <w:rPr>
          <w:sz w:val="28"/>
          <w:szCs w:val="28"/>
        </w:rPr>
      </w:pPr>
      <w:r w:rsidRPr="006838CF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66204" w:rsidRPr="006838CF" w:rsidRDefault="00066204" w:rsidP="006700B0">
      <w:pPr>
        <w:pStyle w:val="BodyText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першого заступника міськогоголовиБахчеван Т.</w:t>
      </w:r>
    </w:p>
    <w:p w:rsidR="00066204" w:rsidRPr="0039378D" w:rsidRDefault="00066204" w:rsidP="006700B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Грозова В.П. від 01 жовтня 2021 року.</w:t>
      </w:r>
    </w:p>
    <w:p w:rsidR="00066204" w:rsidRDefault="00066204" w:rsidP="006700B0">
      <w:pPr>
        <w:pStyle w:val="Heading2"/>
      </w:pPr>
    </w:p>
    <w:p w:rsidR="00066204" w:rsidRPr="00537927" w:rsidRDefault="00066204" w:rsidP="006700B0"/>
    <w:p w:rsidR="00066204" w:rsidRPr="000917CC" w:rsidRDefault="00066204" w:rsidP="006700B0">
      <w:pPr>
        <w:pStyle w:val="Heading2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  <w:t>Ольга ДОБРЯКОВА</w:t>
      </w:r>
    </w:p>
    <w:p w:rsidR="00066204" w:rsidRDefault="00066204" w:rsidP="006700B0">
      <w:pPr>
        <w:pStyle w:val="Heading2"/>
      </w:pPr>
    </w:p>
    <w:p w:rsidR="00066204" w:rsidRDefault="00066204" w:rsidP="006700B0">
      <w:pPr>
        <w:pStyle w:val="Heading2"/>
      </w:pPr>
    </w:p>
    <w:p w:rsidR="00066204" w:rsidRDefault="00066204" w:rsidP="006700B0">
      <w:pPr>
        <w:pStyle w:val="Heading2"/>
      </w:pPr>
      <w:r>
        <w:t>З розпорядженням ознайомлений</w:t>
      </w:r>
      <w:r>
        <w:tab/>
        <w:t xml:space="preserve">                     Валерій ГРОЗОВ</w:t>
      </w:r>
    </w:p>
    <w:p w:rsidR="00066204" w:rsidRPr="002D6B80" w:rsidRDefault="00066204" w:rsidP="006700B0">
      <w:pPr>
        <w:rPr>
          <w:u w:val="single"/>
        </w:rPr>
      </w:pPr>
    </w:p>
    <w:p w:rsidR="00066204" w:rsidRDefault="00066204" w:rsidP="006700B0"/>
    <w:p w:rsidR="00066204" w:rsidRDefault="00066204" w:rsidP="006700B0"/>
    <w:p w:rsidR="00066204" w:rsidRDefault="00066204" w:rsidP="006700B0"/>
    <w:p w:rsidR="00066204" w:rsidRDefault="00066204" w:rsidP="006700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6204" w:rsidRPr="00E96A52" w:rsidRDefault="00066204" w:rsidP="006700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66204" w:rsidRPr="00E96A52" w:rsidRDefault="00066204" w:rsidP="006700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05 жовтня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267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066204" w:rsidRDefault="00066204" w:rsidP="006700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6204" w:rsidRPr="000A696E" w:rsidRDefault="00066204" w:rsidP="006700B0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щорічної основної відпустки Грозову В.П.</w:t>
      </w:r>
      <w:r w:rsidRPr="000A696E">
        <w:rPr>
          <w:sz w:val="28"/>
          <w:szCs w:val="28"/>
        </w:rPr>
        <w:t>»</w:t>
      </w:r>
    </w:p>
    <w:p w:rsidR="00066204" w:rsidRPr="00A84420" w:rsidRDefault="00066204" w:rsidP="006700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6204" w:rsidRPr="00CF77D5" w:rsidRDefault="00066204" w:rsidP="006700B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6204" w:rsidRPr="00E05F39" w:rsidRDefault="00066204" w:rsidP="006700B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066204" w:rsidRPr="00E05F39" w:rsidRDefault="00066204" w:rsidP="006700B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066204" w:rsidRPr="00E05F39" w:rsidRDefault="00066204" w:rsidP="006700B0">
      <w:pPr>
        <w:rPr>
          <w:b/>
          <w:sz w:val="28"/>
          <w:szCs w:val="28"/>
        </w:rPr>
      </w:pPr>
    </w:p>
    <w:p w:rsidR="00066204" w:rsidRDefault="00066204" w:rsidP="006700B0">
      <w:pPr>
        <w:rPr>
          <w:sz w:val="28"/>
          <w:szCs w:val="28"/>
        </w:rPr>
      </w:pPr>
    </w:p>
    <w:p w:rsidR="00066204" w:rsidRPr="00E05F39" w:rsidRDefault="00066204" w:rsidP="006700B0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066204" w:rsidRPr="00E05F39" w:rsidRDefault="00066204" w:rsidP="006700B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066204" w:rsidRPr="00E05F39" w:rsidRDefault="00066204" w:rsidP="006700B0">
      <w:pPr>
        <w:rPr>
          <w:sz w:val="28"/>
          <w:szCs w:val="28"/>
        </w:rPr>
      </w:pPr>
    </w:p>
    <w:p w:rsidR="00066204" w:rsidRDefault="00066204" w:rsidP="006700B0">
      <w:pPr>
        <w:rPr>
          <w:sz w:val="28"/>
          <w:szCs w:val="28"/>
        </w:rPr>
      </w:pPr>
    </w:p>
    <w:p w:rsidR="00066204" w:rsidRDefault="00066204" w:rsidP="006700B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066204" w:rsidRPr="00E05F39" w:rsidRDefault="00066204" w:rsidP="006700B0">
      <w:pPr>
        <w:rPr>
          <w:sz w:val="28"/>
          <w:szCs w:val="28"/>
        </w:rPr>
      </w:pPr>
      <w:r>
        <w:rPr>
          <w:sz w:val="28"/>
          <w:szCs w:val="28"/>
        </w:rPr>
        <w:t>__________       Інеса Стойкова</w:t>
      </w:r>
    </w:p>
    <w:p w:rsidR="00066204" w:rsidRPr="00E05F39" w:rsidRDefault="00066204" w:rsidP="006700B0">
      <w:pPr>
        <w:rPr>
          <w:sz w:val="28"/>
          <w:szCs w:val="28"/>
        </w:rPr>
      </w:pPr>
    </w:p>
    <w:p w:rsidR="00066204" w:rsidRDefault="00066204" w:rsidP="006700B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066204" w:rsidRDefault="00066204" w:rsidP="006700B0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Лариса </w:t>
      </w:r>
      <w:bookmarkStart w:id="0" w:name="_GoBack"/>
      <w:bookmarkEnd w:id="0"/>
      <w:r>
        <w:rPr>
          <w:sz w:val="28"/>
          <w:szCs w:val="28"/>
        </w:rPr>
        <w:t>Лабунець</w:t>
      </w:r>
    </w:p>
    <w:p w:rsidR="00066204" w:rsidRDefault="00066204" w:rsidP="006700B0"/>
    <w:p w:rsidR="00066204" w:rsidRDefault="00066204" w:rsidP="006700B0"/>
    <w:p w:rsidR="00066204" w:rsidRPr="00990900" w:rsidRDefault="00066204" w:rsidP="006700B0"/>
    <w:p w:rsidR="00066204" w:rsidRDefault="00066204" w:rsidP="006700B0"/>
    <w:p w:rsidR="00066204" w:rsidRDefault="00066204" w:rsidP="006700B0"/>
    <w:p w:rsidR="00066204" w:rsidRPr="006D7188" w:rsidRDefault="00066204" w:rsidP="006700B0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</w:t>
      </w:r>
    </w:p>
    <w:p w:rsidR="00066204" w:rsidRDefault="00066204" w:rsidP="006700B0"/>
    <w:p w:rsidR="00066204" w:rsidRDefault="00066204" w:rsidP="006700B0"/>
    <w:p w:rsidR="00066204" w:rsidRDefault="00066204" w:rsidP="006700B0"/>
    <w:p w:rsidR="00066204" w:rsidRDefault="00066204" w:rsidP="006700B0"/>
    <w:p w:rsidR="00066204" w:rsidRDefault="00066204" w:rsidP="006700B0"/>
    <w:p w:rsidR="00066204" w:rsidRDefault="00066204"/>
    <w:sectPr w:rsidR="00066204" w:rsidSect="002950A7">
      <w:pgSz w:w="11906" w:h="16838"/>
      <w:pgMar w:top="85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0B0"/>
    <w:rsid w:val="00041761"/>
    <w:rsid w:val="00066204"/>
    <w:rsid w:val="000917CC"/>
    <w:rsid w:val="000A696E"/>
    <w:rsid w:val="002950A7"/>
    <w:rsid w:val="002D6B80"/>
    <w:rsid w:val="003010A8"/>
    <w:rsid w:val="00312DFC"/>
    <w:rsid w:val="0039378D"/>
    <w:rsid w:val="005025DF"/>
    <w:rsid w:val="00537927"/>
    <w:rsid w:val="005B6AF9"/>
    <w:rsid w:val="006700B0"/>
    <w:rsid w:val="00672498"/>
    <w:rsid w:val="006838CF"/>
    <w:rsid w:val="006D7188"/>
    <w:rsid w:val="007735AB"/>
    <w:rsid w:val="00961833"/>
    <w:rsid w:val="00985FB6"/>
    <w:rsid w:val="00990900"/>
    <w:rsid w:val="00A84420"/>
    <w:rsid w:val="00CF77D5"/>
    <w:rsid w:val="00E05F39"/>
    <w:rsid w:val="00E96A52"/>
    <w:rsid w:val="00FD1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0B0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00B0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00B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00B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00B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700B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00B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700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700B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6700B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6700B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6700B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700B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70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0B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301</Words>
  <Characters>1721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2021-10-05T07:49:00Z</cp:lastPrinted>
  <dcterms:created xsi:type="dcterms:W3CDTF">2021-10-04T08:03:00Z</dcterms:created>
  <dcterms:modified xsi:type="dcterms:W3CDTF">2022-01-12T08:07:00Z</dcterms:modified>
</cp:coreProperties>
</file>